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171D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河南优多奇智能设备有限公司</w:t>
      </w:r>
    </w:p>
    <w:p w14:paraId="39C0C1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11F82647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河南优多奇智能设备有限公司</w:t>
      </w:r>
    </w:p>
    <w:p w14:paraId="5DFF36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制造充气游乐设备</w:t>
      </w:r>
    </w:p>
    <w:p w14:paraId="31D40D0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b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>私营企业</w:t>
      </w:r>
    </w:p>
    <w:p w14:paraId="1D556C4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所属行业：</w:t>
      </w:r>
      <w:r>
        <w:rPr>
          <w:rFonts w:ascii="华文中宋" w:hAnsi="华文中宋" w:eastAsia="华文中宋"/>
          <w:b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eastAsia="zh-CN"/>
        </w:rPr>
        <w:t>制造业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 xml:space="preserve"> </w:t>
      </w:r>
    </w:p>
    <w:p w14:paraId="3149A7E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bCs/>
          <w:sz w:val="28"/>
          <w:szCs w:val="28"/>
          <w:lang w:eastAsia="zh-CN"/>
        </w:rPr>
        <w:t>张志爱</w:t>
      </w:r>
      <w:r>
        <w:rPr>
          <w:rFonts w:ascii="华文中宋" w:hAnsi="华文中宋" w:eastAsia="华文中宋"/>
          <w:b/>
          <w:bCs/>
          <w:sz w:val="28"/>
          <w:szCs w:val="28"/>
          <w:u w:val="none"/>
        </w:rPr>
        <w:t xml:space="preserve"> </w:t>
      </w:r>
    </w:p>
    <w:p w14:paraId="448253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15638661767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 xml:space="preserve">   </w:t>
      </w:r>
    </w:p>
    <w:p w14:paraId="57567A9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 xml:space="preserve">邮箱：     </w:t>
      </w:r>
      <w:r>
        <w:rPr>
          <w:rFonts w:hint="eastAsia" w:ascii="华文中宋" w:hAnsi="华文中宋" w:eastAsia="华文中宋"/>
          <w:b/>
          <w:bCs/>
          <w:sz w:val="28"/>
          <w:szCs w:val="28"/>
          <w:u w:val="single"/>
          <w:lang w:val="en-US" w:eastAsia="zh-CN"/>
        </w:rPr>
        <w:t xml:space="preserve">       </w:t>
      </w:r>
    </w:p>
    <w:p w14:paraId="5E28C4C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岗位</w:t>
      </w:r>
      <w:r>
        <w:rPr>
          <w:rFonts w:ascii="华文中宋" w:hAnsi="华文中宋" w:eastAsia="华文中宋"/>
          <w:b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人数</w:t>
      </w:r>
      <w:r>
        <w:rPr>
          <w:rFonts w:ascii="华文中宋" w:hAnsi="华文中宋" w:eastAsia="华文中宋"/>
          <w:b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岗位条件：</w:t>
      </w:r>
    </w:p>
    <w:p w14:paraId="11B3294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1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lang w:eastAsia="zh-CN"/>
        </w:rPr>
        <w:t>生产缝纫工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10名。</w:t>
      </w:r>
      <w:r>
        <w:rPr>
          <w:rFonts w:hint="eastAsia" w:ascii="华文中宋" w:hAnsi="华文中宋" w:eastAsia="华文中宋"/>
          <w:b/>
          <w:bCs/>
          <w:sz w:val="28"/>
          <w:szCs w:val="28"/>
          <w:lang w:eastAsia="zh-CN"/>
        </w:rPr>
        <w:t>会踩缝纫机，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年龄50岁以下。</w:t>
      </w:r>
    </w:p>
    <w:p w14:paraId="3FC652B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lang w:eastAsia="zh-CN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2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lang w:eastAsia="zh-CN"/>
        </w:rPr>
        <w:t>打包工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2名。</w:t>
      </w:r>
      <w:r>
        <w:rPr>
          <w:rFonts w:hint="eastAsia" w:ascii="华文中宋" w:hAnsi="华文中宋" w:eastAsia="华文中宋"/>
          <w:b/>
          <w:bCs/>
          <w:sz w:val="28"/>
          <w:szCs w:val="28"/>
          <w:lang w:eastAsia="zh-CN"/>
        </w:rPr>
        <w:t>经验不限，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年龄55岁以下。</w:t>
      </w:r>
    </w:p>
    <w:p w14:paraId="40E3B9D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3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eastAsia="zh-CN"/>
        </w:rPr>
        <w:t>高温工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>1名。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eastAsia="zh-CN"/>
        </w:rPr>
        <w:t>经验不限</w:t>
      </w:r>
      <w:r>
        <w:rPr>
          <w:rFonts w:hint="eastAsia" w:ascii="华文中宋" w:hAnsi="华文中宋" w:eastAsia="华文中宋"/>
          <w:b/>
          <w:bCs/>
          <w:sz w:val="28"/>
          <w:szCs w:val="28"/>
          <w:lang w:eastAsia="zh-CN"/>
        </w:rPr>
        <w:t>，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年龄55岁以下。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   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</w:t>
      </w:r>
    </w:p>
    <w:p w14:paraId="07A2EC3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2500-8000元/月</w:t>
      </w:r>
    </w:p>
    <w:p w14:paraId="5A4CB109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bCs w:val="0"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bCs w:val="0"/>
          <w:sz w:val="28"/>
          <w:szCs w:val="28"/>
          <w:lang w:eastAsia="zh-CN"/>
        </w:rPr>
        <w:t>年终奖、工龄奖</w:t>
      </w:r>
    </w:p>
    <w:p w14:paraId="449B12C9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b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 w:val="0"/>
          <w:color w:val="auto"/>
          <w:sz w:val="32"/>
          <w:szCs w:val="32"/>
          <w:lang w:val="en-US" w:eastAsia="zh-CN"/>
        </w:rPr>
        <w:t>绩效奖、节日福利、优秀员工奖</w:t>
      </w:r>
      <w:bookmarkStart w:id="0" w:name="_GoBack"/>
      <w:bookmarkEnd w:id="0"/>
    </w:p>
    <w:p w14:paraId="00B401D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平顶山市高新区开发一路与黄河路交叉口东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200米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</w:t>
      </w:r>
    </w:p>
    <w:p w14:paraId="410E877D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singleLevel"/>
    <w:tmpl w:val="00000009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AB539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229</Words>
  <Characters>253</Characters>
  <Lines>0</Lines>
  <Paragraphs>0</Paragraphs>
  <TotalTime>0</TotalTime>
  <ScaleCrop>false</ScaleCrop>
  <LinksUpToDate>false</LinksUpToDate>
  <CharactersWithSpaces>346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赵悠然</cp:lastModifiedBy>
  <dcterms:modified xsi:type="dcterms:W3CDTF">2026-02-05T01:05:59Z</dcterms:modified>
  <dc:title>航航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